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EC" w:rsidRDefault="0080627A" w:rsidP="00914191">
      <w:pPr>
        <w:jc w:val="center"/>
        <w:rPr>
          <w:i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-548005</wp:posOffset>
                </wp:positionH>
                <wp:positionV relativeFrom="paragraph">
                  <wp:posOffset>-804545</wp:posOffset>
                </wp:positionV>
                <wp:extent cx="7195820" cy="1623695"/>
                <wp:effectExtent l="635" t="0" r="4445" b="0"/>
                <wp:wrapNone/>
                <wp:docPr id="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5820" cy="1623695"/>
                          <a:chOff x="271" y="0"/>
                          <a:chExt cx="11332" cy="2707"/>
                        </a:xfrm>
                      </wpg:grpSpPr>
                      <wpg:grpSp>
                        <wpg:cNvPr id="4" name="Group 18"/>
                        <wpg:cNvGrpSpPr>
                          <a:grpSpLocks/>
                        </wpg:cNvGrpSpPr>
                        <wpg:grpSpPr bwMode="auto">
                          <a:xfrm>
                            <a:off x="2415" y="613"/>
                            <a:ext cx="9188" cy="2094"/>
                            <a:chOff x="2208" y="621"/>
                            <a:chExt cx="8724" cy="1837"/>
                          </a:xfrm>
                        </wpg:grpSpPr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08" y="621"/>
                              <a:ext cx="8597" cy="1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</w:pPr>
                                <w:r w:rsidRPr="00F818B1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Ministero dell’Istru</w:t>
                                </w:r>
                                <w:r w:rsidR="00F9465B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zion</w:t>
                                </w:r>
                                <w:r w:rsidR="00737334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e</w:t>
                                </w:r>
                              </w:p>
                              <w:p w:rsidR="00F818B1" w:rsidRPr="00F818B1" w:rsidRDefault="00467660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</w:pPr>
                                <w:r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>Istituto Comprensivo</w:t>
                                </w:r>
                                <w:r w:rsidR="00F818B1"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 xml:space="preserve"> “Teresa Sarti”</w:t>
                                </w:r>
                              </w:p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</w:pPr>
                                <w:r w:rsidRPr="002E60AA">
                                  <w:rPr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F818B1"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  <w:t xml:space="preserve">Campi Salentina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lum bright="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650" y="1845"/>
                              <a:ext cx="754" cy="51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" name="Picture 8" descr="logo Istruzion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04" y="1845"/>
                              <a:ext cx="528" cy="6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8" name="Picture 23" descr="NUOVO LOGO 2019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" y="0"/>
                            <a:ext cx="2090" cy="2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left:0;text-align:left;margin-left:-43.15pt;margin-top:-63.35pt;width:566.6pt;height:127.85pt;z-index:251658240" coordorigin="271" coordsize="11332,2707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Cjw/eHBhY2tldCBlbmQ9J3cnPz7/7gAOQWRvYmUAZIAAAAAB/9sAhAAMCAgICQgMCQkMEQsK&#10;CxEVDwwMDxUYExMVExMYEQwMDAwMDBEMDAwMDAwMDAwMDAwMDAwMDAwMDAwMDAwMDAwMAQ0LCw0O&#10;DRAODhAUDg4OFBQODg4OFBEMDAwMDBERDAwMDAwMEQwMDAwMDAwMDAwMDAwMDAwMDAwMDAwMDAwM&#10;DAz/wAARCABIAD8DASIAAhEBAxEB/90ABAAE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">
                <v:group id="Group 18" o:spid="_x0000_s1027" style="position:absolute;left:2415;top:613;width:9188;height:2094" coordorigin="2208,621" coordsize="8724,1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2208;top:621;width:8597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8903EC" w:rsidRPr="00F818B1" w:rsidRDefault="008903EC" w:rsidP="008903EC">
                          <w:pPr>
                            <w:jc w:val="center"/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</w:pPr>
                          <w:r w:rsidRPr="00F818B1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Ministero dell’Istru</w:t>
                          </w:r>
                          <w:r w:rsidR="00F9465B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zion</w:t>
                          </w:r>
                          <w:r w:rsidR="00737334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e</w:t>
                          </w:r>
                        </w:p>
                        <w:p w:rsidR="00F818B1" w:rsidRPr="00F818B1" w:rsidRDefault="00467660" w:rsidP="008903EC">
                          <w:pPr>
                            <w:jc w:val="center"/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</w:pPr>
                          <w:r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>Istituto Comprensivo</w:t>
                          </w:r>
                          <w:r w:rsidR="00F818B1"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 xml:space="preserve"> “Teresa Sarti”</w:t>
                          </w:r>
                        </w:p>
                        <w:p w:rsidR="008903EC" w:rsidRPr="00F818B1" w:rsidRDefault="008903EC" w:rsidP="008903EC">
                          <w:pPr>
                            <w:jc w:val="center"/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</w:pPr>
                          <w:r w:rsidRPr="002E60AA">
                            <w:rPr>
                              <w:i/>
                              <w:color w:val="760000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F818B1"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  <w:t xml:space="preserve">Campi Salentina 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9" type="#_x0000_t75" style="position:absolute;left:9650;top:1845;width:754;height:5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YurbDAAAA2gAAAA8AAABkcnMvZG93bnJldi54bWxEj81qwzAQhO+FvIPYQi+hlmNC0rqWQygU&#10;igOFOH2AxdraptbKWPJP374KBHIcZuYbJjssphMTDa61rGATxSCIK6tbrhV8Xz6eX0A4j6yxs0wK&#10;/sjBIV89ZJhqO/OZptLXIkDYpaig8b5PpXRVQwZdZHvi4P3YwaAPcqilHnAOcNPJJI530mDLYaHB&#10;nt4bqn7L0SiIp4R9sn4tTvtxa7YVHouv9azU0+NyfAPhafH38K39qRXs4Hol3ACZ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9i6tsMAAADaAAAADwAAAAAAAAAAAAAAAACf&#10;AgAAZHJzL2Rvd25yZXYueG1sUEsFBgAAAAAEAAQA9wAAAI8DAAAAAA==&#10;">
                    <v:imagedata r:id="rId11" o:title="" blacklevel="2621f"/>
                  </v:shape>
                  <v:shape id="Picture 8" o:spid="_x0000_s1030" type="#_x0000_t75" alt="logo Istruzione" style="position:absolute;left:10404;top:1845;width:528;height: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sHl7BAAAA2gAAAA8AAABkcnMvZG93bnJldi54bWxEj0FrwkAUhO8F/8PyhN7qpqnUEl1FSgVP&#10;gar0/My+Jmmzb8PuM8Z/3y0Uehxm5htmtRldpwYKsfVs4HGWgSKuvG25NnA67h5eQEVBtth5JgM3&#10;irBZT+5WWFh/5XcaDlKrBOFYoIFGpC+0jlVDDuPM98TJ+/TBoSQZam0DXhPcdTrPsmftsOW00GBP&#10;rw1V34eLM5DT09fbXHTIe2EazmU5/9iWxtxPx+0SlNAo/+G/9t4aWMDvlXQD9Po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4sHl7BAAAA2gAAAA8AAAAAAAAAAAAAAAAAnwIA&#10;AGRycy9kb3ducmV2LnhtbFBLBQYAAAAABAAEAPcAAACNAwAAAAA=&#10;">
                    <v:imagedata r:id="rId12" o:title="logo Istruzione"/>
                  </v:shape>
                </v:group>
                <v:shape id="Picture 23" o:spid="_x0000_s1031" type="#_x0000_t75" alt="NUOVO LOGO 2019 22" style="position:absolute;left:271;width:2090;height:2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PSp/AAAAA2gAAAA8AAABkcnMvZG93bnJldi54bWxET02LwjAQvS/4H8IIXhZNVVikGkUKggdR&#10;1t2D3oZmbIrNpCSx1n9vDgt7fLzv1aa3jejIh9qxgukkA0FcOl1zpeD3ZzdegAgRWWPjmBS8KMBm&#10;PfhYYa7dk7+pO8dKpBAOOSowMba5lKE0ZDFMXEucuJvzFmOCvpLa4zOF20bOsuxLWqw5NRhsqTBU&#10;3s8Pq6A42YPZ73x3/HwtLsU1m9v2OldqNOy3SxCR+vgv/nPvtYK0NV1JN0Cu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09Kn8AAAADaAAAADwAAAAAAAAAAAAAAAACfAgAA&#10;ZHJzL2Rvd25yZXYueG1sUEsFBgAAAAAEAAQA9wAAAIwDAAAAAA==&#10;">
                  <v:imagedata r:id="rId13" o:title="NUOVO LOGO 2019 22"/>
                </v:shape>
              </v:group>
            </w:pict>
          </mc:Fallback>
        </mc:AlternateContent>
      </w: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244E2F" w:rsidRPr="003A66AB" w:rsidRDefault="00B24CD8" w:rsidP="003A66AB">
      <w:pPr>
        <w:jc w:val="center"/>
        <w:rPr>
          <w:i/>
          <w:sz w:val="20"/>
          <w:szCs w:val="20"/>
        </w:rPr>
      </w:pPr>
      <w:r>
        <w:rPr>
          <w:rFonts w:ascii="Carlito"/>
          <w:noProof/>
        </w:rPr>
        <w:drawing>
          <wp:anchor distT="0" distB="0" distL="114300" distR="114300" simplePos="0" relativeHeight="251660288" behindDoc="0" locked="0" layoutInCell="1" allowOverlap="1" wp14:anchorId="5D8FEB4F" wp14:editId="75430AE4">
            <wp:simplePos x="0" y="0"/>
            <wp:positionH relativeFrom="column">
              <wp:posOffset>-659765</wp:posOffset>
            </wp:positionH>
            <wp:positionV relativeFrom="paragraph">
              <wp:posOffset>168196</wp:posOffset>
            </wp:positionV>
            <wp:extent cx="4865370" cy="1051560"/>
            <wp:effectExtent l="19050" t="0" r="0" b="0"/>
            <wp:wrapSquare wrapText="bothSides"/>
            <wp:docPr id="3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27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46355</wp:posOffset>
                </wp:positionV>
                <wp:extent cx="6955155" cy="0"/>
                <wp:effectExtent l="15875" t="15875" r="20320" b="1270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5515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5EF55" id="Line 5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2pt,3.65pt" to="512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w2GQIAADM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" strokecolor="maroon" strokeweight="1.75pt"/>
            </w:pict>
          </mc:Fallback>
        </mc:AlternateContent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>
        <w:rPr>
          <w:rFonts w:ascii="Carlito"/>
          <w:noProof/>
        </w:rPr>
        <w:drawing>
          <wp:inline distT="0" distB="0" distL="0" distR="0" wp14:anchorId="78D46BAC" wp14:editId="0833A4A4">
            <wp:extent cx="1203960" cy="762000"/>
            <wp:effectExtent l="0" t="0" r="0" b="0"/>
            <wp:docPr id="39" name="Immagine 2" descr="logo_poc_bitmap_pic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poc_bitmap_piccolo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5677" cy="763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5A50A6" w:rsidRDefault="005A50A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 xml:space="preserve">ALLEGATO </w:t>
      </w:r>
      <w:r w:rsidR="00B37F56">
        <w:rPr>
          <w:b/>
          <w:bCs/>
          <w:szCs w:val="22"/>
        </w:rPr>
        <w:t>A</w:t>
      </w:r>
      <w:r w:rsidR="00465565">
        <w:rPr>
          <w:b/>
          <w:bCs/>
          <w:szCs w:val="22"/>
        </w:rPr>
        <w:t>1</w:t>
      </w:r>
    </w:p>
    <w:p w:rsidR="005A50A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Al dirigente scolastico</w:t>
      </w:r>
    </w:p>
    <w:p w:rsidR="00B37F5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Dell’I.C. “T. Sarti”</w:t>
      </w:r>
    </w:p>
    <w:p w:rsidR="00B37F56" w:rsidRDefault="00B37F5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Campi S.na</w:t>
      </w:r>
    </w:p>
    <w:p w:rsidR="005A50A6" w:rsidRDefault="005A50A6" w:rsidP="005A50A6">
      <w:pPr>
        <w:pStyle w:val="Titolo31"/>
        <w:rPr>
          <w:bCs/>
          <w:color w:val="000000"/>
        </w:rPr>
      </w:pPr>
      <w:r>
        <w:rPr>
          <w:bCs/>
          <w:color w:val="000000"/>
        </w:rPr>
        <w:t xml:space="preserve">AVVISO ad evidenza pubblica: </w:t>
      </w:r>
      <w:r w:rsidR="00B37F56">
        <w:rPr>
          <w:bCs/>
          <w:color w:val="000000"/>
        </w:rPr>
        <w:t>Istanza di partecipazione</w:t>
      </w:r>
      <w:r>
        <w:rPr>
          <w:bCs/>
          <w:color w:val="000000"/>
        </w:rPr>
        <w:t xml:space="preserve"> </w:t>
      </w:r>
      <w:r w:rsidR="001F328B">
        <w:rPr>
          <w:bCs/>
          <w:color w:val="000000"/>
        </w:rPr>
        <w:t>Tutor interni</w:t>
      </w:r>
    </w:p>
    <w:p w:rsidR="005A50A6" w:rsidRDefault="005A50A6" w:rsidP="005A50A6">
      <w:pPr>
        <w:pStyle w:val="Titolo31"/>
      </w:pPr>
      <w:r>
        <w:rPr>
          <w:b/>
        </w:rPr>
        <w:t xml:space="preserve">Progetto PON FSE </w:t>
      </w:r>
      <w:r w:rsidRPr="00B004BA">
        <w:t>Programma Operativo Complementare (POC)</w:t>
      </w:r>
      <w:proofErr w:type="gramStart"/>
      <w:r w:rsidRPr="00B004BA">
        <w:t>-“</w:t>
      </w:r>
      <w:proofErr w:type="gramEnd"/>
      <w:r w:rsidRPr="00B004BA">
        <w:t>Per</w:t>
      </w:r>
      <w:r w:rsidRPr="00B004BA">
        <w:rPr>
          <w:spacing w:val="-17"/>
        </w:rPr>
        <w:t xml:space="preserve"> </w:t>
      </w:r>
      <w:r w:rsidRPr="00B004BA">
        <w:t>la</w:t>
      </w:r>
      <w:r w:rsidRPr="00B004BA">
        <w:rPr>
          <w:spacing w:val="-16"/>
        </w:rPr>
        <w:t xml:space="preserve"> </w:t>
      </w:r>
      <w:r w:rsidRPr="00B004BA">
        <w:t>scuola,</w:t>
      </w:r>
      <w:r w:rsidRPr="00B004BA">
        <w:rPr>
          <w:spacing w:val="-18"/>
        </w:rPr>
        <w:t xml:space="preserve"> </w:t>
      </w:r>
      <w:r w:rsidRPr="00B004BA">
        <w:t>competenze</w:t>
      </w:r>
      <w:r w:rsidRPr="00B004BA">
        <w:rPr>
          <w:spacing w:val="-16"/>
        </w:rPr>
        <w:t xml:space="preserve"> </w:t>
      </w:r>
      <w:r w:rsidRPr="00B004BA">
        <w:t>e</w:t>
      </w:r>
      <w:r w:rsidRPr="00B004BA">
        <w:rPr>
          <w:spacing w:val="-17"/>
        </w:rPr>
        <w:t xml:space="preserve"> </w:t>
      </w:r>
      <w:r w:rsidRPr="00B004BA">
        <w:t>ambienti</w:t>
      </w:r>
      <w:r w:rsidRPr="00B004BA">
        <w:rPr>
          <w:spacing w:val="-16"/>
        </w:rPr>
        <w:t xml:space="preserve"> </w:t>
      </w:r>
      <w:r w:rsidRPr="00B004BA">
        <w:t>per</w:t>
      </w:r>
      <w:r w:rsidRPr="00B004BA">
        <w:rPr>
          <w:spacing w:val="-18"/>
        </w:rPr>
        <w:t xml:space="preserve"> </w:t>
      </w:r>
      <w:r w:rsidRPr="00B004BA">
        <w:t>l’apprendimento”</w:t>
      </w:r>
      <w:r w:rsidRPr="00B004BA">
        <w:rPr>
          <w:spacing w:val="-16"/>
        </w:rPr>
        <w:t xml:space="preserve"> </w:t>
      </w:r>
      <w:r w:rsidRPr="00B004BA">
        <w:t>2014-2020 finanziato con FSE E</w:t>
      </w:r>
      <w:r w:rsidRPr="00B004BA">
        <w:rPr>
          <w:spacing w:val="-4"/>
        </w:rPr>
        <w:t xml:space="preserve"> </w:t>
      </w:r>
      <w:r w:rsidRPr="00B004BA">
        <w:t>FDR Asse I – Istruzione –Obiettivi Specifici 10.1, 10.2 e 10.3 – Azioni 10.1.1, 10.2.2 e 10.3.1</w:t>
      </w:r>
      <w:r>
        <w:t xml:space="preserve"> </w:t>
      </w:r>
      <w:r w:rsidRPr="00B004BA">
        <w:t xml:space="preserve">- </w:t>
      </w:r>
      <w:r w:rsidRPr="00B004BA">
        <w:rPr>
          <w:w w:val="95"/>
        </w:rPr>
        <w:t xml:space="preserve"> Avviso pubblico prot.n.</w:t>
      </w:r>
      <w:r w:rsidRPr="00B004BA">
        <w:rPr>
          <w:spacing w:val="1"/>
          <w:w w:val="95"/>
        </w:rPr>
        <w:t xml:space="preserve"> </w:t>
      </w:r>
      <w:r>
        <w:rPr>
          <w:w w:val="95"/>
        </w:rPr>
        <w:t>33956</w:t>
      </w:r>
      <w:r w:rsidRPr="00B004BA">
        <w:rPr>
          <w:spacing w:val="-1"/>
          <w:w w:val="95"/>
        </w:rPr>
        <w:t xml:space="preserve"> </w:t>
      </w:r>
      <w:r w:rsidRPr="00B004BA">
        <w:rPr>
          <w:w w:val="95"/>
        </w:rPr>
        <w:t xml:space="preserve">del </w:t>
      </w:r>
      <w:r>
        <w:rPr>
          <w:w w:val="95"/>
        </w:rPr>
        <w:t>18</w:t>
      </w:r>
      <w:r w:rsidRPr="00B004BA">
        <w:rPr>
          <w:w w:val="95"/>
        </w:rPr>
        <w:t xml:space="preserve"> maggio 2022</w:t>
      </w:r>
      <w:r w:rsidRPr="00B004BA">
        <w:rPr>
          <w:spacing w:val="-2"/>
          <w:w w:val="95"/>
        </w:rPr>
        <w:t xml:space="preserve"> </w:t>
      </w:r>
      <w:r w:rsidRPr="00B004BA">
        <w:rPr>
          <w:w w:val="95"/>
        </w:rPr>
        <w:t>“</w:t>
      </w:r>
      <w:r>
        <w:rPr>
          <w:w w:val="95"/>
        </w:rPr>
        <w:t>Realizzazione di percorsi educativi volti al potenziamento delle competenze delle studentesse e degli studenti e per la socialità e l’accoglienza</w:t>
      </w:r>
      <w:r w:rsidRPr="00B004BA">
        <w:rPr>
          <w:w w:val="95"/>
        </w:rPr>
        <w:t>”.</w:t>
      </w:r>
      <w:r>
        <w:rPr>
          <w:w w:val="95"/>
        </w:rPr>
        <w:t xml:space="preserve"> 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Azione 10.2.2A – “competenze di base”.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Codice identificativo del progetto: 10.2.2A-FDRPOC-PU-2022-219</w:t>
      </w:r>
    </w:p>
    <w:p w:rsidR="005A50A6" w:rsidRDefault="005A50A6" w:rsidP="005A50A6">
      <w:pPr>
        <w:spacing w:before="1" w:line="276" w:lineRule="auto"/>
        <w:ind w:right="68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Avviso pubblico </w:t>
      </w:r>
      <w:proofErr w:type="spellStart"/>
      <w:r>
        <w:rPr>
          <w:rFonts w:eastAsia="Calibri"/>
          <w:b/>
          <w:sz w:val="22"/>
          <w:szCs w:val="22"/>
          <w:lang w:eastAsia="en-US"/>
        </w:rPr>
        <w:t>prot</w:t>
      </w:r>
      <w:proofErr w:type="spellEnd"/>
      <w:r>
        <w:rPr>
          <w:rFonts w:eastAsia="Calibri"/>
          <w:b/>
          <w:sz w:val="22"/>
          <w:szCs w:val="22"/>
          <w:lang w:eastAsia="en-US"/>
        </w:rPr>
        <w:t>. n. 33956 del 18/05/2022</w:t>
      </w:r>
    </w:p>
    <w:p w:rsidR="00A67D07" w:rsidRDefault="00A67D07" w:rsidP="00A67D07">
      <w:pPr>
        <w:autoSpaceDE w:val="0"/>
        <w:autoSpaceDN w:val="0"/>
        <w:adjustRightInd w:val="0"/>
        <w:rPr>
          <w:bCs/>
          <w:color w:val="000000"/>
          <w:szCs w:val="22"/>
        </w:rPr>
      </w:pPr>
      <w:r>
        <w:rPr>
          <w:b/>
          <w:bCs/>
          <w:szCs w:val="22"/>
        </w:rPr>
        <w:t xml:space="preserve">ALLEGATO C: </w:t>
      </w:r>
      <w:r>
        <w:rPr>
          <w:bCs/>
          <w:color w:val="000000"/>
          <w:szCs w:val="22"/>
        </w:rPr>
        <w:t xml:space="preserve">Proposta di progetto didattico   </w:t>
      </w:r>
    </w:p>
    <w:p w:rsidR="00A67D07" w:rsidRDefault="00A67D07" w:rsidP="00A67D07">
      <w:pPr>
        <w:autoSpaceDE w:val="0"/>
        <w:autoSpaceDN w:val="0"/>
        <w:adjustRightInd w:val="0"/>
        <w:jc w:val="both"/>
        <w:rPr>
          <w:b/>
          <w:bCs/>
          <w:szCs w:val="22"/>
        </w:rPr>
      </w:pPr>
      <w:r>
        <w:t>Dopo un’attenta analisi del piano, il candidato propone la propria contestualizzazione operativa del progetto</w:t>
      </w:r>
    </w:p>
    <w:tbl>
      <w:tblPr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6"/>
      </w:tblGrid>
      <w:tr w:rsidR="00A67D07" w:rsidTr="00A67D07">
        <w:trPr>
          <w:trHeight w:val="514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 E NOME:</w:t>
            </w: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67D07" w:rsidTr="00A67D07">
        <w:trPr>
          <w:trHeight w:val="532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autoSpaceDE w:val="0"/>
              <w:autoSpaceDN w:val="0"/>
              <w:adjustRightInd w:val="0"/>
            </w:pPr>
            <w:r>
              <w:rPr>
                <w:b/>
                <w:bCs/>
                <w:sz w:val="22"/>
                <w:szCs w:val="22"/>
              </w:rPr>
              <w:t>TITOLO DEL MODULO:</w:t>
            </w:r>
            <w:r>
              <w:rPr>
                <w:b/>
                <w:sz w:val="28"/>
              </w:rPr>
              <w:t xml:space="preserve"> </w:t>
            </w:r>
          </w:p>
          <w:p w:rsidR="00A67D07" w:rsidRDefault="00A67D07">
            <w:pPr>
              <w:autoSpaceDE w:val="0"/>
              <w:autoSpaceDN w:val="0"/>
              <w:adjustRightInd w:val="0"/>
            </w:pPr>
          </w:p>
        </w:tc>
      </w:tr>
      <w:tr w:rsidR="00A67D07" w:rsidTr="00A67D07">
        <w:trPr>
          <w:trHeight w:val="2332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OBIETTIVI (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800 caratteri)</w:t>
            </w: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A67D07" w:rsidTr="00A67D07">
        <w:trPr>
          <w:trHeight w:val="3361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METODOLOGIA (descrivere concretamente come si intende favorire l’apprendimento) </w:t>
            </w: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800 caratteri)</w:t>
            </w:r>
          </w:p>
          <w:p w:rsidR="00A67D07" w:rsidRDefault="00A67D0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67D07" w:rsidTr="00A67D07">
        <w:trPr>
          <w:trHeight w:val="1777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ESITI ATTESI E PRODOTTI REALIZZATI (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800 caratteri)</w:t>
            </w: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A67D07" w:rsidRDefault="00A67D0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A67D07" w:rsidTr="00A67D07">
        <w:trPr>
          <w:trHeight w:val="1200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07" w:rsidRDefault="00A67D07">
            <w:pPr>
              <w:ind w:left="142" w:firstLine="142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LUOGO: ……………………………</w:t>
            </w:r>
            <w:proofErr w:type="gramStart"/>
            <w:r>
              <w:rPr>
                <w:sz w:val="20"/>
                <w:szCs w:val="18"/>
              </w:rPr>
              <w:t>…….</w:t>
            </w:r>
            <w:proofErr w:type="gramEnd"/>
            <w:r>
              <w:rPr>
                <w:sz w:val="20"/>
                <w:szCs w:val="18"/>
              </w:rPr>
              <w:t>. , li ______/_______/____________</w:t>
            </w:r>
          </w:p>
          <w:p w:rsidR="00A67D07" w:rsidRDefault="00A67D07">
            <w:pPr>
              <w:jc w:val="both"/>
              <w:rPr>
                <w:sz w:val="20"/>
                <w:szCs w:val="18"/>
              </w:rPr>
            </w:pPr>
          </w:p>
          <w:p w:rsidR="00A67D07" w:rsidRDefault="00A67D07">
            <w:pPr>
              <w:jc w:val="both"/>
              <w:rPr>
                <w:sz w:val="20"/>
                <w:szCs w:val="18"/>
              </w:rPr>
            </w:pPr>
          </w:p>
          <w:p w:rsidR="00A67D07" w:rsidRDefault="00A67D0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       Firma ________________________________________________</w:t>
            </w:r>
          </w:p>
          <w:p w:rsidR="00A67D07" w:rsidRDefault="00A67D07">
            <w:pPr>
              <w:autoSpaceDE w:val="0"/>
              <w:autoSpaceDN w:val="0"/>
              <w:adjustRightInd w:val="0"/>
              <w:ind w:left="36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7D07" w:rsidTr="00A67D07">
        <w:trPr>
          <w:trHeight w:val="257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A67D07" w:rsidRDefault="00A67D07">
            <w:pPr>
              <w:autoSpaceDE w:val="0"/>
              <w:autoSpaceDN w:val="0"/>
              <w:adjustRightInd w:val="0"/>
              <w:ind w:left="3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D. Valutazione tecnica del progetto</w:t>
            </w:r>
            <w:r>
              <w:rPr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15 </w:t>
            </w:r>
            <w:proofErr w:type="spellStart"/>
            <w:proofErr w:type="gramStart"/>
            <w:r>
              <w:rPr>
                <w:bCs/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)   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- RISERVATO ALLA COMMISSIONE</w:t>
            </w:r>
          </w:p>
        </w:tc>
      </w:tr>
      <w:tr w:rsidR="00A67D07" w:rsidTr="00A67D07">
        <w:trPr>
          <w:trHeight w:val="625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07" w:rsidRDefault="00A67D07" w:rsidP="00A67D07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D.1 Coerenza con gli obiettivi del modulo: 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A67D07" w:rsidTr="00A67D07">
        <w:trPr>
          <w:trHeight w:val="603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07" w:rsidRDefault="00A67D07" w:rsidP="00A67D07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D.2 Coerenza con la metodologia del modulo: 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</w:p>
        </w:tc>
      </w:tr>
      <w:tr w:rsidR="00A67D07" w:rsidTr="00A67D07">
        <w:trPr>
          <w:trHeight w:val="771"/>
        </w:trPr>
        <w:tc>
          <w:tcPr>
            <w:tcW w:w="9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07" w:rsidRDefault="00A67D07" w:rsidP="00A67D07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2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D.3 Esiti e prodotti </w:t>
            </w:r>
            <w:proofErr w:type="gramStart"/>
            <w:r>
              <w:rPr>
                <w:color w:val="000000"/>
                <w:sz w:val="22"/>
                <w:szCs w:val="22"/>
              </w:rPr>
              <w:t>realizzati :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max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 </w:t>
            </w:r>
            <w:proofErr w:type="spellStart"/>
            <w:r>
              <w:rPr>
                <w:color w:val="000000"/>
                <w:sz w:val="22"/>
                <w:szCs w:val="22"/>
              </w:rPr>
              <w:t>pt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A67D07" w:rsidRDefault="00A67D07" w:rsidP="00A67D0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2F7F0F" w:rsidRPr="000566F5" w:rsidRDefault="002F7F0F" w:rsidP="005A50A6">
      <w:pPr>
        <w:pStyle w:val="Normale1"/>
        <w:shd w:val="clear" w:color="auto" w:fill="FFFFFF"/>
        <w:spacing w:after="0" w:line="240" w:lineRule="auto"/>
        <w:jc w:val="right"/>
      </w:pPr>
      <w:bookmarkStart w:id="0" w:name="_GoBack"/>
      <w:bookmarkEnd w:id="0"/>
    </w:p>
    <w:sectPr w:rsidR="002F7F0F" w:rsidRPr="000566F5" w:rsidSect="00E9154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27A" w:rsidRDefault="0080627A" w:rsidP="00B771D4">
      <w:r>
        <w:separator/>
      </w:r>
    </w:p>
  </w:endnote>
  <w:endnote w:type="continuationSeparator" w:id="0">
    <w:p w:rsidR="0080627A" w:rsidRDefault="0080627A" w:rsidP="00B7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98" w:rsidRDefault="00242F98" w:rsidP="00BD35A9">
    <w:pPr>
      <w:pStyle w:val="Pidipagina"/>
      <w:pBdr>
        <w:top w:val="thinThickSmallGap" w:sz="24" w:space="8" w:color="622423"/>
      </w:pBdr>
      <w:rPr>
        <w:color w:val="822B00"/>
        <w:sz w:val="18"/>
        <w:szCs w:val="18"/>
        <w:lang w:val="it-IT"/>
      </w:rPr>
    </w:pPr>
    <w:r w:rsidRPr="00242F98">
      <w:rPr>
        <w:color w:val="822B00"/>
        <w:sz w:val="18"/>
        <w:szCs w:val="18"/>
      </w:rPr>
      <w:t>Responsabile del procedimento:</w:t>
    </w:r>
    <w:r w:rsidR="00E020DB">
      <w:rPr>
        <w:color w:val="822B00"/>
        <w:sz w:val="18"/>
        <w:szCs w:val="18"/>
        <w:lang w:val="it-IT"/>
      </w:rPr>
      <w:t>..</w:t>
    </w:r>
  </w:p>
  <w:p w:rsidR="00242F98" w:rsidRPr="00242F98" w:rsidRDefault="00242F98" w:rsidP="00BD35A9">
    <w:pPr>
      <w:pStyle w:val="Pidipagina"/>
      <w:jc w:val="center"/>
      <w:rPr>
        <w:color w:val="822B00"/>
        <w:sz w:val="18"/>
        <w:szCs w:val="18"/>
      </w:rPr>
    </w:pPr>
    <w:r w:rsidRPr="00242F98">
      <w:rPr>
        <w:color w:val="822B00"/>
        <w:sz w:val="18"/>
        <w:szCs w:val="18"/>
      </w:rPr>
      <w:t xml:space="preserve">Piazza Giovanni XXIII, 13 - 73012 Campi Salentina (LE) - C.F. 93115530755 </w:t>
    </w:r>
    <w:r w:rsidRPr="00242F98">
      <w:rPr>
        <w:color w:val="822B00"/>
        <w:sz w:val="18"/>
        <w:szCs w:val="18"/>
      </w:rPr>
      <w:br/>
      <w:t>Tel. 0832 791 1</w:t>
    </w:r>
    <w:r w:rsidR="008B4FCB">
      <w:rPr>
        <w:color w:val="822B00"/>
        <w:sz w:val="18"/>
        <w:szCs w:val="18"/>
        <w:lang w:val="it-IT"/>
      </w:rPr>
      <w:t>33</w:t>
    </w:r>
    <w:r w:rsidRPr="00242F98">
      <w:rPr>
        <w:color w:val="822B00"/>
        <w:sz w:val="18"/>
        <w:szCs w:val="18"/>
      </w:rPr>
      <w:t xml:space="preserve"> - www.comprensivocampisalentina.</w:t>
    </w:r>
    <w:r w:rsidR="000B19F9">
      <w:rPr>
        <w:color w:val="822B00"/>
        <w:sz w:val="18"/>
        <w:szCs w:val="18"/>
        <w:lang w:val="it-IT"/>
      </w:rPr>
      <w:t>edu</w:t>
    </w:r>
    <w:r w:rsidRPr="00242F98">
      <w:rPr>
        <w:color w:val="822B00"/>
        <w:sz w:val="18"/>
        <w:szCs w:val="18"/>
      </w:rPr>
      <w:t>.</w:t>
    </w:r>
    <w:proofErr w:type="spellStart"/>
    <w:r w:rsidRPr="00242F98">
      <w:rPr>
        <w:color w:val="822B00"/>
        <w:sz w:val="18"/>
        <w:szCs w:val="18"/>
      </w:rPr>
      <w:t>it</w:t>
    </w:r>
    <w:proofErr w:type="spellEnd"/>
  </w:p>
  <w:p w:rsidR="00242F98" w:rsidRDefault="00242F98" w:rsidP="00BD35A9">
    <w:pPr>
      <w:pStyle w:val="Pidipagina"/>
      <w:jc w:val="center"/>
      <w:rPr>
        <w:rFonts w:ascii="Trebuchet MS" w:hAnsi="Trebuchet MS"/>
        <w:color w:val="822B00"/>
        <w:sz w:val="16"/>
        <w:szCs w:val="19"/>
        <w:lang w:val="it-IT"/>
      </w:rPr>
    </w:pPr>
    <w:r w:rsidRPr="00242F98">
      <w:rPr>
        <w:color w:val="822B00"/>
        <w:sz w:val="18"/>
        <w:szCs w:val="18"/>
      </w:rPr>
      <w:t xml:space="preserve">e-mail: leic8ad00c@istruzione.it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-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 PEC: </w:t>
    </w:r>
    <w:hyperlink r:id="rId1" w:history="1">
      <w:r w:rsidR="000B75BF" w:rsidRPr="00C03ED3">
        <w:rPr>
          <w:rStyle w:val="Collegamentoipertestuale"/>
          <w:sz w:val="18"/>
          <w:szCs w:val="18"/>
        </w:rPr>
        <w:t>leic8ad00c@pec.istruzione.</w:t>
      </w:r>
      <w:r w:rsidR="000B75BF" w:rsidRPr="00C03ED3">
        <w:rPr>
          <w:rStyle w:val="Collegamentoipertestuale"/>
          <w:rFonts w:ascii="Trebuchet MS" w:hAnsi="Trebuchet MS"/>
          <w:sz w:val="16"/>
          <w:szCs w:val="19"/>
        </w:rPr>
        <w:t>it</w:t>
      </w:r>
    </w:hyperlink>
    <w:r w:rsidR="000B75BF">
      <w:rPr>
        <w:rFonts w:ascii="Trebuchet MS" w:hAnsi="Trebuchet MS"/>
        <w:color w:val="822B00"/>
        <w:sz w:val="16"/>
        <w:szCs w:val="19"/>
        <w:lang w:val="it-IT"/>
      </w:rPr>
      <w:t xml:space="preserve"> </w:t>
    </w:r>
  </w:p>
  <w:p w:rsidR="000B75BF" w:rsidRPr="000B75BF" w:rsidRDefault="000B75BF" w:rsidP="00BD35A9">
    <w:pPr>
      <w:pStyle w:val="Pidipagina"/>
      <w:jc w:val="center"/>
      <w:rPr>
        <w:rFonts w:ascii="Garamond" w:hAnsi="Garamond"/>
        <w:sz w:val="20"/>
        <w:szCs w:val="19"/>
        <w:lang w:val="it-IT"/>
      </w:rPr>
    </w:pPr>
    <w:r w:rsidRPr="000B75BF">
      <w:rPr>
        <w:rFonts w:ascii="Garamond" w:hAnsi="Garamond"/>
        <w:sz w:val="18"/>
        <w:szCs w:val="19"/>
        <w:lang w:val="it-IT"/>
      </w:rPr>
      <w:t>DOCUMENTO ORIGINALE INFORMATICO AI SENSI DEL CAD E NORMATIVA CONNESSA</w:t>
    </w:r>
  </w:p>
  <w:p w:rsidR="00242F98" w:rsidRDefault="00242F9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27A" w:rsidRDefault="0080627A" w:rsidP="00B771D4">
      <w:r>
        <w:separator/>
      </w:r>
    </w:p>
  </w:footnote>
  <w:footnote w:type="continuationSeparator" w:id="0">
    <w:p w:rsidR="0080627A" w:rsidRDefault="0080627A" w:rsidP="00B77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4DF1"/>
    <w:multiLevelType w:val="hybridMultilevel"/>
    <w:tmpl w:val="0B5C0832"/>
    <w:lvl w:ilvl="0" w:tplc="0410000F">
      <w:start w:val="1"/>
      <w:numFmt w:val="decimal"/>
      <w:lvlText w:val="%1."/>
      <w:lvlJc w:val="left"/>
      <w:pPr>
        <w:ind w:left="-1123" w:hanging="360"/>
      </w:pPr>
    </w:lvl>
    <w:lvl w:ilvl="1" w:tplc="04100019" w:tentative="1">
      <w:start w:val="1"/>
      <w:numFmt w:val="lowerLetter"/>
      <w:lvlText w:val="%2."/>
      <w:lvlJc w:val="left"/>
      <w:pPr>
        <w:ind w:left="-403" w:hanging="360"/>
      </w:pPr>
    </w:lvl>
    <w:lvl w:ilvl="2" w:tplc="0410001B" w:tentative="1">
      <w:start w:val="1"/>
      <w:numFmt w:val="lowerRoman"/>
      <w:lvlText w:val="%3."/>
      <w:lvlJc w:val="right"/>
      <w:pPr>
        <w:ind w:left="317" w:hanging="180"/>
      </w:pPr>
    </w:lvl>
    <w:lvl w:ilvl="3" w:tplc="0410000F" w:tentative="1">
      <w:start w:val="1"/>
      <w:numFmt w:val="decimal"/>
      <w:lvlText w:val="%4."/>
      <w:lvlJc w:val="left"/>
      <w:pPr>
        <w:ind w:left="1037" w:hanging="360"/>
      </w:pPr>
    </w:lvl>
    <w:lvl w:ilvl="4" w:tplc="04100019" w:tentative="1">
      <w:start w:val="1"/>
      <w:numFmt w:val="lowerLetter"/>
      <w:lvlText w:val="%5."/>
      <w:lvlJc w:val="left"/>
      <w:pPr>
        <w:ind w:left="1757" w:hanging="360"/>
      </w:pPr>
    </w:lvl>
    <w:lvl w:ilvl="5" w:tplc="0410001B" w:tentative="1">
      <w:start w:val="1"/>
      <w:numFmt w:val="lowerRoman"/>
      <w:lvlText w:val="%6."/>
      <w:lvlJc w:val="right"/>
      <w:pPr>
        <w:ind w:left="2477" w:hanging="180"/>
      </w:pPr>
    </w:lvl>
    <w:lvl w:ilvl="6" w:tplc="0410000F" w:tentative="1">
      <w:start w:val="1"/>
      <w:numFmt w:val="decimal"/>
      <w:lvlText w:val="%7."/>
      <w:lvlJc w:val="left"/>
      <w:pPr>
        <w:ind w:left="3197" w:hanging="360"/>
      </w:pPr>
    </w:lvl>
    <w:lvl w:ilvl="7" w:tplc="04100019" w:tentative="1">
      <w:start w:val="1"/>
      <w:numFmt w:val="lowerLetter"/>
      <w:lvlText w:val="%8."/>
      <w:lvlJc w:val="left"/>
      <w:pPr>
        <w:ind w:left="3917" w:hanging="360"/>
      </w:pPr>
    </w:lvl>
    <w:lvl w:ilvl="8" w:tplc="0410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1" w15:restartNumberingAfterBreak="0">
    <w:nsid w:val="081424B3"/>
    <w:multiLevelType w:val="hybridMultilevel"/>
    <w:tmpl w:val="E2FEC1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A7CB8"/>
    <w:multiLevelType w:val="hybridMultilevel"/>
    <w:tmpl w:val="D40685CA"/>
    <w:lvl w:ilvl="0" w:tplc="1222E26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1BB8C59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5E4411"/>
    <w:multiLevelType w:val="hybridMultilevel"/>
    <w:tmpl w:val="F620DFEC"/>
    <w:lvl w:ilvl="0" w:tplc="1BB8C59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1BB8C592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36D746C"/>
    <w:multiLevelType w:val="multilevel"/>
    <w:tmpl w:val="6164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049D4"/>
    <w:multiLevelType w:val="hybridMultilevel"/>
    <w:tmpl w:val="302EA62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1799"/>
    <w:multiLevelType w:val="hybridMultilevel"/>
    <w:tmpl w:val="20BE5EF8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E5EA9"/>
    <w:multiLevelType w:val="hybridMultilevel"/>
    <w:tmpl w:val="8398DAB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F7E9B"/>
    <w:multiLevelType w:val="hybridMultilevel"/>
    <w:tmpl w:val="86A60772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151E1"/>
    <w:multiLevelType w:val="hybridMultilevel"/>
    <w:tmpl w:val="DB946872"/>
    <w:lvl w:ilvl="0" w:tplc="4EBC1C3C">
      <w:numFmt w:val="bullet"/>
      <w:lvlText w:val=""/>
      <w:lvlJc w:val="left"/>
      <w:pPr>
        <w:ind w:left="1380" w:hanging="395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B22AA966">
      <w:numFmt w:val="bullet"/>
      <w:lvlText w:val="•"/>
      <w:lvlJc w:val="left"/>
      <w:pPr>
        <w:ind w:left="2378" w:hanging="395"/>
      </w:pPr>
      <w:rPr>
        <w:lang w:val="it-IT" w:eastAsia="it-IT" w:bidi="it-IT"/>
      </w:rPr>
    </w:lvl>
    <w:lvl w:ilvl="2" w:tplc="5AD28D58">
      <w:numFmt w:val="bullet"/>
      <w:lvlText w:val="•"/>
      <w:lvlJc w:val="left"/>
      <w:pPr>
        <w:ind w:left="3377" w:hanging="395"/>
      </w:pPr>
      <w:rPr>
        <w:lang w:val="it-IT" w:eastAsia="it-IT" w:bidi="it-IT"/>
      </w:rPr>
    </w:lvl>
    <w:lvl w:ilvl="3" w:tplc="D570A3E4">
      <w:numFmt w:val="bullet"/>
      <w:lvlText w:val="•"/>
      <w:lvlJc w:val="left"/>
      <w:pPr>
        <w:ind w:left="4375" w:hanging="395"/>
      </w:pPr>
      <w:rPr>
        <w:lang w:val="it-IT" w:eastAsia="it-IT" w:bidi="it-IT"/>
      </w:rPr>
    </w:lvl>
    <w:lvl w:ilvl="4" w:tplc="DB641EF4">
      <w:numFmt w:val="bullet"/>
      <w:lvlText w:val="•"/>
      <w:lvlJc w:val="left"/>
      <w:pPr>
        <w:ind w:left="5374" w:hanging="395"/>
      </w:pPr>
      <w:rPr>
        <w:lang w:val="it-IT" w:eastAsia="it-IT" w:bidi="it-IT"/>
      </w:rPr>
    </w:lvl>
    <w:lvl w:ilvl="5" w:tplc="C2F021EC">
      <w:numFmt w:val="bullet"/>
      <w:lvlText w:val="•"/>
      <w:lvlJc w:val="left"/>
      <w:pPr>
        <w:ind w:left="6373" w:hanging="395"/>
      </w:pPr>
      <w:rPr>
        <w:lang w:val="it-IT" w:eastAsia="it-IT" w:bidi="it-IT"/>
      </w:rPr>
    </w:lvl>
    <w:lvl w:ilvl="6" w:tplc="CE50750E">
      <w:numFmt w:val="bullet"/>
      <w:lvlText w:val="•"/>
      <w:lvlJc w:val="left"/>
      <w:pPr>
        <w:ind w:left="7371" w:hanging="395"/>
      </w:pPr>
      <w:rPr>
        <w:lang w:val="it-IT" w:eastAsia="it-IT" w:bidi="it-IT"/>
      </w:rPr>
    </w:lvl>
    <w:lvl w:ilvl="7" w:tplc="FC9215C2">
      <w:numFmt w:val="bullet"/>
      <w:lvlText w:val="•"/>
      <w:lvlJc w:val="left"/>
      <w:pPr>
        <w:ind w:left="8370" w:hanging="395"/>
      </w:pPr>
      <w:rPr>
        <w:lang w:val="it-IT" w:eastAsia="it-IT" w:bidi="it-IT"/>
      </w:rPr>
    </w:lvl>
    <w:lvl w:ilvl="8" w:tplc="1BD41930">
      <w:numFmt w:val="bullet"/>
      <w:lvlText w:val="•"/>
      <w:lvlJc w:val="left"/>
      <w:pPr>
        <w:ind w:left="9369" w:hanging="395"/>
      </w:pPr>
      <w:rPr>
        <w:lang w:val="it-IT" w:eastAsia="it-IT" w:bidi="it-IT"/>
      </w:rPr>
    </w:lvl>
  </w:abstractNum>
  <w:abstractNum w:abstractNumId="10" w15:restartNumberingAfterBreak="0">
    <w:nsid w:val="35181C46"/>
    <w:multiLevelType w:val="multilevel"/>
    <w:tmpl w:val="DCA8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25567F"/>
    <w:multiLevelType w:val="hybridMultilevel"/>
    <w:tmpl w:val="00726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4C7D"/>
    <w:multiLevelType w:val="hybridMultilevel"/>
    <w:tmpl w:val="E71EF794"/>
    <w:lvl w:ilvl="0" w:tplc="89ECC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66861"/>
    <w:multiLevelType w:val="multilevel"/>
    <w:tmpl w:val="5EA69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0966E02"/>
    <w:multiLevelType w:val="hybridMultilevel"/>
    <w:tmpl w:val="194826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14BFD"/>
    <w:multiLevelType w:val="hybridMultilevel"/>
    <w:tmpl w:val="A2400B0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BB8C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B14E1"/>
    <w:multiLevelType w:val="hybridMultilevel"/>
    <w:tmpl w:val="656E8E7C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D3068"/>
    <w:multiLevelType w:val="hybridMultilevel"/>
    <w:tmpl w:val="5C8026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12C5C"/>
    <w:multiLevelType w:val="hybridMultilevel"/>
    <w:tmpl w:val="93FA5E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E6F24"/>
    <w:multiLevelType w:val="multilevel"/>
    <w:tmpl w:val="00DE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073D09"/>
    <w:multiLevelType w:val="hybridMultilevel"/>
    <w:tmpl w:val="71066194"/>
    <w:lvl w:ilvl="0" w:tplc="1222E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520F4"/>
    <w:multiLevelType w:val="hybridMultilevel"/>
    <w:tmpl w:val="CCB256D6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67914"/>
    <w:multiLevelType w:val="hybridMultilevel"/>
    <w:tmpl w:val="349EF0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402A8A"/>
    <w:multiLevelType w:val="hybridMultilevel"/>
    <w:tmpl w:val="4FD0692C"/>
    <w:lvl w:ilvl="0" w:tplc="8CFC2036">
      <w:numFmt w:val="bullet"/>
      <w:lvlText w:val="-"/>
      <w:lvlJc w:val="left"/>
      <w:pPr>
        <w:ind w:left="578" w:hanging="360"/>
      </w:pPr>
      <w:rPr>
        <w:rFonts w:ascii="TimesNewRomanPSMT" w:eastAsia="Times New Roman" w:hAnsi="TimesNewRomanPSMT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 w15:restartNumberingAfterBreak="0">
    <w:nsid w:val="628F43C2"/>
    <w:multiLevelType w:val="hybridMultilevel"/>
    <w:tmpl w:val="6DB40DB0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439F5"/>
    <w:multiLevelType w:val="multilevel"/>
    <w:tmpl w:val="4024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72209E"/>
    <w:multiLevelType w:val="hybridMultilevel"/>
    <w:tmpl w:val="05E8CDD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A3FD0"/>
    <w:multiLevelType w:val="hybridMultilevel"/>
    <w:tmpl w:val="6B5C36B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65570A0"/>
    <w:multiLevelType w:val="hybridMultilevel"/>
    <w:tmpl w:val="981277A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F7627"/>
    <w:multiLevelType w:val="hybridMultilevel"/>
    <w:tmpl w:val="7D688B5C"/>
    <w:lvl w:ilvl="0" w:tplc="9D925022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23"/>
  </w:num>
  <w:num w:numId="4">
    <w:abstractNumId w:val="20"/>
  </w:num>
  <w:num w:numId="5">
    <w:abstractNumId w:val="14"/>
  </w:num>
  <w:num w:numId="6">
    <w:abstractNumId w:val="17"/>
  </w:num>
  <w:num w:numId="7">
    <w:abstractNumId w:val="18"/>
  </w:num>
  <w:num w:numId="8">
    <w:abstractNumId w:val="12"/>
  </w:num>
  <w:num w:numId="9">
    <w:abstractNumId w:val="22"/>
  </w:num>
  <w:num w:numId="10">
    <w:abstractNumId w:val="11"/>
  </w:num>
  <w:num w:numId="11">
    <w:abstractNumId w:val="4"/>
  </w:num>
  <w:num w:numId="12">
    <w:abstractNumId w:val="0"/>
  </w:num>
  <w:num w:numId="13">
    <w:abstractNumId w:val="10"/>
  </w:num>
  <w:num w:numId="14">
    <w:abstractNumId w:val="25"/>
  </w:num>
  <w:num w:numId="15">
    <w:abstractNumId w:val="13"/>
  </w:num>
  <w:num w:numId="16">
    <w:abstractNumId w:val="19"/>
  </w:num>
  <w:num w:numId="17">
    <w:abstractNumId w:val="9"/>
  </w:num>
  <w:num w:numId="18">
    <w:abstractNumId w:val="15"/>
  </w:num>
  <w:num w:numId="19">
    <w:abstractNumId w:val="8"/>
  </w:num>
  <w:num w:numId="20">
    <w:abstractNumId w:val="29"/>
  </w:num>
  <w:num w:numId="21">
    <w:abstractNumId w:val="6"/>
  </w:num>
  <w:num w:numId="22">
    <w:abstractNumId w:val="26"/>
  </w:num>
  <w:num w:numId="23">
    <w:abstractNumId w:val="5"/>
  </w:num>
  <w:num w:numId="24">
    <w:abstractNumId w:val="28"/>
  </w:num>
  <w:num w:numId="25">
    <w:abstractNumId w:val="16"/>
  </w:num>
  <w:num w:numId="26">
    <w:abstractNumId w:val="21"/>
  </w:num>
  <w:num w:numId="27">
    <w:abstractNumId w:val="6"/>
  </w:num>
  <w:num w:numId="28">
    <w:abstractNumId w:val="24"/>
  </w:num>
  <w:num w:numId="29">
    <w:abstractNumId w:val="3"/>
  </w:num>
  <w:num w:numId="30">
    <w:abstractNumId w:val="7"/>
  </w:num>
  <w:num w:numId="31">
    <w:abstractNumId w:val="5"/>
  </w:num>
  <w:num w:numId="32">
    <w:abstractNumId w:val="28"/>
  </w:num>
  <w:num w:numId="33">
    <w:abstractNumId w:val="24"/>
  </w:num>
  <w:num w:numId="34">
    <w:abstractNumId w:val="2"/>
  </w:num>
  <w:num w:numId="35">
    <w:abstractNumId w:val="3"/>
  </w:num>
  <w:num w:numId="36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81">
      <o:colormru v:ext="edit" colors="#93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7A"/>
    <w:rsid w:val="0000130A"/>
    <w:rsid w:val="000032AB"/>
    <w:rsid w:val="000035D2"/>
    <w:rsid w:val="00011CA7"/>
    <w:rsid w:val="00037921"/>
    <w:rsid w:val="0004078A"/>
    <w:rsid w:val="000479EA"/>
    <w:rsid w:val="00052EA1"/>
    <w:rsid w:val="000566F5"/>
    <w:rsid w:val="000569C1"/>
    <w:rsid w:val="00060EE1"/>
    <w:rsid w:val="00062269"/>
    <w:rsid w:val="00064A97"/>
    <w:rsid w:val="00073AD4"/>
    <w:rsid w:val="00092DDD"/>
    <w:rsid w:val="000A57FA"/>
    <w:rsid w:val="000A5858"/>
    <w:rsid w:val="000A6966"/>
    <w:rsid w:val="000B19F9"/>
    <w:rsid w:val="000B3424"/>
    <w:rsid w:val="000B75BF"/>
    <w:rsid w:val="000C0559"/>
    <w:rsid w:val="000D5CF8"/>
    <w:rsid w:val="000D7BCC"/>
    <w:rsid w:val="000E3DB0"/>
    <w:rsid w:val="000F21E9"/>
    <w:rsid w:val="000F3B73"/>
    <w:rsid w:val="00104D46"/>
    <w:rsid w:val="00104E52"/>
    <w:rsid w:val="0011339C"/>
    <w:rsid w:val="00123E0D"/>
    <w:rsid w:val="00144D33"/>
    <w:rsid w:val="00147FAC"/>
    <w:rsid w:val="001566B3"/>
    <w:rsid w:val="00164E37"/>
    <w:rsid w:val="0016533C"/>
    <w:rsid w:val="00170B54"/>
    <w:rsid w:val="00170D35"/>
    <w:rsid w:val="001740C7"/>
    <w:rsid w:val="00174295"/>
    <w:rsid w:val="00174724"/>
    <w:rsid w:val="001771C9"/>
    <w:rsid w:val="001855C4"/>
    <w:rsid w:val="00185E0C"/>
    <w:rsid w:val="00186170"/>
    <w:rsid w:val="001865E5"/>
    <w:rsid w:val="0019174C"/>
    <w:rsid w:val="00196292"/>
    <w:rsid w:val="0019639B"/>
    <w:rsid w:val="00196B8E"/>
    <w:rsid w:val="001A0DDB"/>
    <w:rsid w:val="001A54D4"/>
    <w:rsid w:val="001B181A"/>
    <w:rsid w:val="001C5229"/>
    <w:rsid w:val="001C7774"/>
    <w:rsid w:val="001D1BC0"/>
    <w:rsid w:val="001E4365"/>
    <w:rsid w:val="001F328B"/>
    <w:rsid w:val="001F6FE4"/>
    <w:rsid w:val="00200006"/>
    <w:rsid w:val="00205561"/>
    <w:rsid w:val="002057A8"/>
    <w:rsid w:val="0021441C"/>
    <w:rsid w:val="00215DC5"/>
    <w:rsid w:val="00220279"/>
    <w:rsid w:val="002203C9"/>
    <w:rsid w:val="0022104B"/>
    <w:rsid w:val="0023098B"/>
    <w:rsid w:val="00231E8E"/>
    <w:rsid w:val="00237E2E"/>
    <w:rsid w:val="00241656"/>
    <w:rsid w:val="00242F98"/>
    <w:rsid w:val="00243EB9"/>
    <w:rsid w:val="00244E2F"/>
    <w:rsid w:val="002452D7"/>
    <w:rsid w:val="00250856"/>
    <w:rsid w:val="002552D4"/>
    <w:rsid w:val="002554B4"/>
    <w:rsid w:val="002620A2"/>
    <w:rsid w:val="00273A45"/>
    <w:rsid w:val="00283B9C"/>
    <w:rsid w:val="00286F1B"/>
    <w:rsid w:val="002A59F7"/>
    <w:rsid w:val="002C2671"/>
    <w:rsid w:val="002D3397"/>
    <w:rsid w:val="002D3B28"/>
    <w:rsid w:val="002D3B37"/>
    <w:rsid w:val="002E19DA"/>
    <w:rsid w:val="002E4978"/>
    <w:rsid w:val="002E4F2B"/>
    <w:rsid w:val="002E60AA"/>
    <w:rsid w:val="002E752B"/>
    <w:rsid w:val="002F0621"/>
    <w:rsid w:val="002F3449"/>
    <w:rsid w:val="002F39DD"/>
    <w:rsid w:val="002F7F0F"/>
    <w:rsid w:val="00300FB4"/>
    <w:rsid w:val="00302A8A"/>
    <w:rsid w:val="0030476B"/>
    <w:rsid w:val="00306F9B"/>
    <w:rsid w:val="003072AE"/>
    <w:rsid w:val="0031044A"/>
    <w:rsid w:val="00320B1D"/>
    <w:rsid w:val="00321A06"/>
    <w:rsid w:val="00322848"/>
    <w:rsid w:val="00333BCA"/>
    <w:rsid w:val="00336E1E"/>
    <w:rsid w:val="0034659B"/>
    <w:rsid w:val="00346DF9"/>
    <w:rsid w:val="00346E64"/>
    <w:rsid w:val="00350708"/>
    <w:rsid w:val="0035346F"/>
    <w:rsid w:val="0036441A"/>
    <w:rsid w:val="003706D1"/>
    <w:rsid w:val="00375657"/>
    <w:rsid w:val="003854CE"/>
    <w:rsid w:val="00387D3F"/>
    <w:rsid w:val="00392DD9"/>
    <w:rsid w:val="00395275"/>
    <w:rsid w:val="003A2ADB"/>
    <w:rsid w:val="003A332A"/>
    <w:rsid w:val="003A66AB"/>
    <w:rsid w:val="003C1FBB"/>
    <w:rsid w:val="003C37D4"/>
    <w:rsid w:val="003D0865"/>
    <w:rsid w:val="003D3CF0"/>
    <w:rsid w:val="003D4F26"/>
    <w:rsid w:val="003F0249"/>
    <w:rsid w:val="0040023B"/>
    <w:rsid w:val="00403E34"/>
    <w:rsid w:val="00406A02"/>
    <w:rsid w:val="004136B0"/>
    <w:rsid w:val="00414CD1"/>
    <w:rsid w:val="00421C25"/>
    <w:rsid w:val="00425B66"/>
    <w:rsid w:val="00427370"/>
    <w:rsid w:val="00433A15"/>
    <w:rsid w:val="004430B6"/>
    <w:rsid w:val="00460F73"/>
    <w:rsid w:val="00463B30"/>
    <w:rsid w:val="00464FE2"/>
    <w:rsid w:val="00465565"/>
    <w:rsid w:val="004670E7"/>
    <w:rsid w:val="00467660"/>
    <w:rsid w:val="004753A4"/>
    <w:rsid w:val="0047666D"/>
    <w:rsid w:val="00482001"/>
    <w:rsid w:val="00483D68"/>
    <w:rsid w:val="004A4DE2"/>
    <w:rsid w:val="004B5132"/>
    <w:rsid w:val="004C5E93"/>
    <w:rsid w:val="004C77FB"/>
    <w:rsid w:val="004D148A"/>
    <w:rsid w:val="004E636F"/>
    <w:rsid w:val="004F381F"/>
    <w:rsid w:val="00502EC4"/>
    <w:rsid w:val="0050478D"/>
    <w:rsid w:val="00506306"/>
    <w:rsid w:val="005315C7"/>
    <w:rsid w:val="00534058"/>
    <w:rsid w:val="00550382"/>
    <w:rsid w:val="00554314"/>
    <w:rsid w:val="0055440B"/>
    <w:rsid w:val="00575BAE"/>
    <w:rsid w:val="00576D00"/>
    <w:rsid w:val="00583683"/>
    <w:rsid w:val="00592F5B"/>
    <w:rsid w:val="00596F54"/>
    <w:rsid w:val="005A50A6"/>
    <w:rsid w:val="005B30EC"/>
    <w:rsid w:val="005B38B6"/>
    <w:rsid w:val="005B5D44"/>
    <w:rsid w:val="005B6DD1"/>
    <w:rsid w:val="005C1506"/>
    <w:rsid w:val="005D1C1C"/>
    <w:rsid w:val="005E095A"/>
    <w:rsid w:val="005F0DD1"/>
    <w:rsid w:val="005F268B"/>
    <w:rsid w:val="005F3E2C"/>
    <w:rsid w:val="006034DE"/>
    <w:rsid w:val="00611C7E"/>
    <w:rsid w:val="00612235"/>
    <w:rsid w:val="00625A15"/>
    <w:rsid w:val="00625A1D"/>
    <w:rsid w:val="00634BD0"/>
    <w:rsid w:val="00636806"/>
    <w:rsid w:val="00636924"/>
    <w:rsid w:val="0064520C"/>
    <w:rsid w:val="00650690"/>
    <w:rsid w:val="006548A9"/>
    <w:rsid w:val="00661FED"/>
    <w:rsid w:val="00674A82"/>
    <w:rsid w:val="006803A8"/>
    <w:rsid w:val="0068228F"/>
    <w:rsid w:val="00685167"/>
    <w:rsid w:val="00685FF6"/>
    <w:rsid w:val="006A24E1"/>
    <w:rsid w:val="006A53EF"/>
    <w:rsid w:val="006A7654"/>
    <w:rsid w:val="006C520E"/>
    <w:rsid w:val="006C758C"/>
    <w:rsid w:val="006D033E"/>
    <w:rsid w:val="006D24AB"/>
    <w:rsid w:val="006D33E9"/>
    <w:rsid w:val="006D5D40"/>
    <w:rsid w:val="006E1582"/>
    <w:rsid w:val="006E238F"/>
    <w:rsid w:val="006E2577"/>
    <w:rsid w:val="006E6646"/>
    <w:rsid w:val="006F0460"/>
    <w:rsid w:val="006F188A"/>
    <w:rsid w:val="006F3B5E"/>
    <w:rsid w:val="006F5459"/>
    <w:rsid w:val="0070007A"/>
    <w:rsid w:val="007016DA"/>
    <w:rsid w:val="00701F1C"/>
    <w:rsid w:val="00702B26"/>
    <w:rsid w:val="007079F2"/>
    <w:rsid w:val="00717613"/>
    <w:rsid w:val="00723941"/>
    <w:rsid w:val="007259FE"/>
    <w:rsid w:val="00731003"/>
    <w:rsid w:val="00733B20"/>
    <w:rsid w:val="00737334"/>
    <w:rsid w:val="00740B18"/>
    <w:rsid w:val="007410AD"/>
    <w:rsid w:val="007460E2"/>
    <w:rsid w:val="007469EC"/>
    <w:rsid w:val="00747646"/>
    <w:rsid w:val="0075375E"/>
    <w:rsid w:val="007544B2"/>
    <w:rsid w:val="00755BBC"/>
    <w:rsid w:val="00761DB6"/>
    <w:rsid w:val="007662B8"/>
    <w:rsid w:val="007736E2"/>
    <w:rsid w:val="00773AA1"/>
    <w:rsid w:val="00781ABA"/>
    <w:rsid w:val="00784BED"/>
    <w:rsid w:val="007862FD"/>
    <w:rsid w:val="007905A0"/>
    <w:rsid w:val="007A380A"/>
    <w:rsid w:val="007B4172"/>
    <w:rsid w:val="007B5563"/>
    <w:rsid w:val="007C2942"/>
    <w:rsid w:val="007C4D84"/>
    <w:rsid w:val="007C5B99"/>
    <w:rsid w:val="007D284F"/>
    <w:rsid w:val="007E2113"/>
    <w:rsid w:val="007E5363"/>
    <w:rsid w:val="007E774D"/>
    <w:rsid w:val="007F1EA1"/>
    <w:rsid w:val="007F5586"/>
    <w:rsid w:val="007F703E"/>
    <w:rsid w:val="0080241D"/>
    <w:rsid w:val="0080627A"/>
    <w:rsid w:val="00806EDA"/>
    <w:rsid w:val="00807222"/>
    <w:rsid w:val="00831F0F"/>
    <w:rsid w:val="00840106"/>
    <w:rsid w:val="00841A16"/>
    <w:rsid w:val="008440E6"/>
    <w:rsid w:val="00845E35"/>
    <w:rsid w:val="00852997"/>
    <w:rsid w:val="0085559B"/>
    <w:rsid w:val="00861472"/>
    <w:rsid w:val="0086270B"/>
    <w:rsid w:val="008638DB"/>
    <w:rsid w:val="00864870"/>
    <w:rsid w:val="00866097"/>
    <w:rsid w:val="00877C00"/>
    <w:rsid w:val="008903EC"/>
    <w:rsid w:val="0089402A"/>
    <w:rsid w:val="0089634E"/>
    <w:rsid w:val="008A122F"/>
    <w:rsid w:val="008A6F88"/>
    <w:rsid w:val="008B4FCB"/>
    <w:rsid w:val="008B5D2D"/>
    <w:rsid w:val="008B621C"/>
    <w:rsid w:val="008C12F6"/>
    <w:rsid w:val="008C130C"/>
    <w:rsid w:val="008D2C54"/>
    <w:rsid w:val="008D47BA"/>
    <w:rsid w:val="008D5201"/>
    <w:rsid w:val="008E0B72"/>
    <w:rsid w:val="008E422D"/>
    <w:rsid w:val="008E4724"/>
    <w:rsid w:val="008F1B91"/>
    <w:rsid w:val="008F6282"/>
    <w:rsid w:val="008F7A0E"/>
    <w:rsid w:val="009032A0"/>
    <w:rsid w:val="00914191"/>
    <w:rsid w:val="00924B82"/>
    <w:rsid w:val="0094177A"/>
    <w:rsid w:val="00942CA8"/>
    <w:rsid w:val="009437F1"/>
    <w:rsid w:val="009527DC"/>
    <w:rsid w:val="00962DED"/>
    <w:rsid w:val="00981039"/>
    <w:rsid w:val="00981AF7"/>
    <w:rsid w:val="00994432"/>
    <w:rsid w:val="009A0445"/>
    <w:rsid w:val="009A2C6F"/>
    <w:rsid w:val="009A2E28"/>
    <w:rsid w:val="009B18D3"/>
    <w:rsid w:val="009B285A"/>
    <w:rsid w:val="009B4A80"/>
    <w:rsid w:val="009C197F"/>
    <w:rsid w:val="009C41F6"/>
    <w:rsid w:val="009C7C3F"/>
    <w:rsid w:val="009D2F23"/>
    <w:rsid w:val="009D6C5D"/>
    <w:rsid w:val="009E0EF1"/>
    <w:rsid w:val="009E38E2"/>
    <w:rsid w:val="009E7321"/>
    <w:rsid w:val="009F0F03"/>
    <w:rsid w:val="009F2CA2"/>
    <w:rsid w:val="00A06715"/>
    <w:rsid w:val="00A11668"/>
    <w:rsid w:val="00A11855"/>
    <w:rsid w:val="00A14579"/>
    <w:rsid w:val="00A425BA"/>
    <w:rsid w:val="00A42F9A"/>
    <w:rsid w:val="00A56D18"/>
    <w:rsid w:val="00A6550F"/>
    <w:rsid w:val="00A67D07"/>
    <w:rsid w:val="00A770C3"/>
    <w:rsid w:val="00A86DE0"/>
    <w:rsid w:val="00A96415"/>
    <w:rsid w:val="00A9656F"/>
    <w:rsid w:val="00AB15F7"/>
    <w:rsid w:val="00AB202A"/>
    <w:rsid w:val="00AB5AF9"/>
    <w:rsid w:val="00AB5BE1"/>
    <w:rsid w:val="00AC79FE"/>
    <w:rsid w:val="00AD2F0D"/>
    <w:rsid w:val="00AD5A7A"/>
    <w:rsid w:val="00AE44D8"/>
    <w:rsid w:val="00AF47FF"/>
    <w:rsid w:val="00AF6C7C"/>
    <w:rsid w:val="00B01628"/>
    <w:rsid w:val="00B11DF6"/>
    <w:rsid w:val="00B21D41"/>
    <w:rsid w:val="00B24CD8"/>
    <w:rsid w:val="00B25622"/>
    <w:rsid w:val="00B30DFF"/>
    <w:rsid w:val="00B34F97"/>
    <w:rsid w:val="00B37F56"/>
    <w:rsid w:val="00B446B1"/>
    <w:rsid w:val="00B4631C"/>
    <w:rsid w:val="00B55F53"/>
    <w:rsid w:val="00B56EAD"/>
    <w:rsid w:val="00B65DE4"/>
    <w:rsid w:val="00B66129"/>
    <w:rsid w:val="00B745CD"/>
    <w:rsid w:val="00B771D4"/>
    <w:rsid w:val="00B847B4"/>
    <w:rsid w:val="00B877DB"/>
    <w:rsid w:val="00B9077D"/>
    <w:rsid w:val="00B92CB0"/>
    <w:rsid w:val="00B94959"/>
    <w:rsid w:val="00B95B8E"/>
    <w:rsid w:val="00B95CB6"/>
    <w:rsid w:val="00BA17EB"/>
    <w:rsid w:val="00BA1ABC"/>
    <w:rsid w:val="00BA4E78"/>
    <w:rsid w:val="00BA7A82"/>
    <w:rsid w:val="00BB0A3F"/>
    <w:rsid w:val="00BB42BB"/>
    <w:rsid w:val="00BD1E13"/>
    <w:rsid w:val="00BD3394"/>
    <w:rsid w:val="00BD35A9"/>
    <w:rsid w:val="00BD4479"/>
    <w:rsid w:val="00BD6266"/>
    <w:rsid w:val="00BD77BA"/>
    <w:rsid w:val="00BE16D8"/>
    <w:rsid w:val="00BE6471"/>
    <w:rsid w:val="00BF0911"/>
    <w:rsid w:val="00C05E6E"/>
    <w:rsid w:val="00C1264E"/>
    <w:rsid w:val="00C16FC0"/>
    <w:rsid w:val="00C234AC"/>
    <w:rsid w:val="00C40AFA"/>
    <w:rsid w:val="00C5782D"/>
    <w:rsid w:val="00C63685"/>
    <w:rsid w:val="00C65076"/>
    <w:rsid w:val="00C73138"/>
    <w:rsid w:val="00C928B9"/>
    <w:rsid w:val="00C9294A"/>
    <w:rsid w:val="00CA090D"/>
    <w:rsid w:val="00CA7213"/>
    <w:rsid w:val="00CB2648"/>
    <w:rsid w:val="00CB2874"/>
    <w:rsid w:val="00CB3F5F"/>
    <w:rsid w:val="00CB48B9"/>
    <w:rsid w:val="00CC3265"/>
    <w:rsid w:val="00CD0B03"/>
    <w:rsid w:val="00CD1BF6"/>
    <w:rsid w:val="00CD672B"/>
    <w:rsid w:val="00CE127B"/>
    <w:rsid w:val="00CE2F6B"/>
    <w:rsid w:val="00CE6A68"/>
    <w:rsid w:val="00CF181C"/>
    <w:rsid w:val="00D00356"/>
    <w:rsid w:val="00D14EBB"/>
    <w:rsid w:val="00D2148F"/>
    <w:rsid w:val="00D301BA"/>
    <w:rsid w:val="00D378D8"/>
    <w:rsid w:val="00D44586"/>
    <w:rsid w:val="00D55E5E"/>
    <w:rsid w:val="00D57318"/>
    <w:rsid w:val="00D60286"/>
    <w:rsid w:val="00D9554E"/>
    <w:rsid w:val="00D960E3"/>
    <w:rsid w:val="00DB2E68"/>
    <w:rsid w:val="00DC005B"/>
    <w:rsid w:val="00DC1471"/>
    <w:rsid w:val="00DD1027"/>
    <w:rsid w:val="00DE1412"/>
    <w:rsid w:val="00DF27EC"/>
    <w:rsid w:val="00E020DB"/>
    <w:rsid w:val="00E0703C"/>
    <w:rsid w:val="00E12996"/>
    <w:rsid w:val="00E16D81"/>
    <w:rsid w:val="00E222F9"/>
    <w:rsid w:val="00E26E4A"/>
    <w:rsid w:val="00E328D2"/>
    <w:rsid w:val="00E33689"/>
    <w:rsid w:val="00E363B9"/>
    <w:rsid w:val="00E36D86"/>
    <w:rsid w:val="00E509BC"/>
    <w:rsid w:val="00E510CA"/>
    <w:rsid w:val="00E56B88"/>
    <w:rsid w:val="00E57943"/>
    <w:rsid w:val="00E60800"/>
    <w:rsid w:val="00E64DE7"/>
    <w:rsid w:val="00E670E7"/>
    <w:rsid w:val="00E72BD6"/>
    <w:rsid w:val="00E73092"/>
    <w:rsid w:val="00E7584A"/>
    <w:rsid w:val="00E76BF8"/>
    <w:rsid w:val="00E80205"/>
    <w:rsid w:val="00E80D62"/>
    <w:rsid w:val="00E81816"/>
    <w:rsid w:val="00E83D3F"/>
    <w:rsid w:val="00E842C2"/>
    <w:rsid w:val="00E85097"/>
    <w:rsid w:val="00E87EDD"/>
    <w:rsid w:val="00E91545"/>
    <w:rsid w:val="00E97368"/>
    <w:rsid w:val="00EA2CE9"/>
    <w:rsid w:val="00EB2F37"/>
    <w:rsid w:val="00EB33FA"/>
    <w:rsid w:val="00EB3BF4"/>
    <w:rsid w:val="00EB6CC3"/>
    <w:rsid w:val="00EC5529"/>
    <w:rsid w:val="00EF19F7"/>
    <w:rsid w:val="00EF3CE0"/>
    <w:rsid w:val="00EF3D4F"/>
    <w:rsid w:val="00EF4FE6"/>
    <w:rsid w:val="00EF66CA"/>
    <w:rsid w:val="00F10120"/>
    <w:rsid w:val="00F17955"/>
    <w:rsid w:val="00F20393"/>
    <w:rsid w:val="00F23BED"/>
    <w:rsid w:val="00F33253"/>
    <w:rsid w:val="00F4009D"/>
    <w:rsid w:val="00F40E5B"/>
    <w:rsid w:val="00F44DAB"/>
    <w:rsid w:val="00F464BA"/>
    <w:rsid w:val="00F55AE9"/>
    <w:rsid w:val="00F60F65"/>
    <w:rsid w:val="00F620F9"/>
    <w:rsid w:val="00F628C2"/>
    <w:rsid w:val="00F65964"/>
    <w:rsid w:val="00F76CDF"/>
    <w:rsid w:val="00F818B1"/>
    <w:rsid w:val="00F85A4A"/>
    <w:rsid w:val="00F9465B"/>
    <w:rsid w:val="00FA41CF"/>
    <w:rsid w:val="00FA4AA2"/>
    <w:rsid w:val="00FA53F6"/>
    <w:rsid w:val="00FA6F1C"/>
    <w:rsid w:val="00FA749C"/>
    <w:rsid w:val="00FB75E2"/>
    <w:rsid w:val="00FC3129"/>
    <w:rsid w:val="00FD5EED"/>
    <w:rsid w:val="00FD738E"/>
    <w:rsid w:val="00FF1724"/>
    <w:rsid w:val="00FF616F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930"/>
    </o:shapedefaults>
    <o:shapelayout v:ext="edit">
      <o:idmap v:ext="edit" data="1"/>
    </o:shapelayout>
  </w:shapeDefaults>
  <w:decimalSymbol w:val=","/>
  <w:listSeparator w:val=";"/>
  <w15:chartTrackingRefBased/>
  <w15:docId w15:val="{A5CF8D68-D077-4E28-9365-1DA168BC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3D6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944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994432"/>
    <w:pPr>
      <w:keepNext/>
      <w:widowControl w:val="0"/>
      <w:spacing w:line="360" w:lineRule="auto"/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942C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25A15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903E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B771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B771D4"/>
    <w:rPr>
      <w:sz w:val="24"/>
      <w:szCs w:val="24"/>
    </w:rPr>
  </w:style>
  <w:style w:type="table" w:styleId="Grigliatabella">
    <w:name w:val="Table Grid"/>
    <w:basedOn w:val="Tabellanormale"/>
    <w:rsid w:val="004F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16533C"/>
    <w:rPr>
      <w:i/>
      <w:iCs/>
    </w:rPr>
  </w:style>
  <w:style w:type="character" w:styleId="Enfasigrassetto">
    <w:name w:val="Strong"/>
    <w:uiPriority w:val="22"/>
    <w:qFormat/>
    <w:rsid w:val="0016533C"/>
    <w:rPr>
      <w:b/>
      <w:bCs/>
    </w:rPr>
  </w:style>
  <w:style w:type="paragraph" w:customStyle="1" w:styleId="Default">
    <w:name w:val="Default"/>
    <w:rsid w:val="00425B66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Paragrafoelenco">
    <w:name w:val="List Paragraph"/>
    <w:basedOn w:val="Normale"/>
    <w:uiPriority w:val="1"/>
    <w:qFormat/>
    <w:rsid w:val="00300FB4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Corsivo">
    <w:name w:val="Corsivo"/>
    <w:rsid w:val="00831F0F"/>
    <w:rPr>
      <w:i/>
    </w:rPr>
  </w:style>
  <w:style w:type="paragraph" w:styleId="NormaleWeb">
    <w:name w:val="Normal (Web)"/>
    <w:basedOn w:val="Normale"/>
    <w:uiPriority w:val="99"/>
    <w:unhideWhenUsed/>
    <w:rsid w:val="00EF4FE6"/>
    <w:pPr>
      <w:spacing w:before="100" w:beforeAutospacing="1" w:after="119"/>
    </w:pPr>
  </w:style>
  <w:style w:type="character" w:styleId="Collegamentovisitato">
    <w:name w:val="FollowedHyperlink"/>
    <w:rsid w:val="004753A4"/>
    <w:rPr>
      <w:color w:val="800080"/>
      <w:u w:val="single"/>
    </w:rPr>
  </w:style>
  <w:style w:type="paragraph" w:customStyle="1" w:styleId="Normale1">
    <w:name w:val="Normale1"/>
    <w:rsid w:val="007079F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semiHidden/>
    <w:rsid w:val="00994432"/>
    <w:rPr>
      <w:b/>
      <w:sz w:val="32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rsid w:val="00994432"/>
    <w:pPr>
      <w:spacing w:after="120"/>
    </w:pPr>
    <w:rPr>
      <w:spacing w:val="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94432"/>
    <w:rPr>
      <w:spacing w:val="6"/>
      <w:sz w:val="24"/>
    </w:rPr>
  </w:style>
  <w:style w:type="paragraph" w:customStyle="1" w:styleId="TableParagraph">
    <w:name w:val="Table Paragraph"/>
    <w:basedOn w:val="Normale"/>
    <w:uiPriority w:val="1"/>
    <w:qFormat/>
    <w:rsid w:val="00994432"/>
    <w:pPr>
      <w:widowControl w:val="0"/>
      <w:autoSpaceDE w:val="0"/>
      <w:autoSpaceDN w:val="0"/>
      <w:spacing w:before="122"/>
      <w:ind w:left="693"/>
    </w:pPr>
    <w:rPr>
      <w:rFonts w:ascii="Arial" w:eastAsia="Arial" w:hAnsi="Arial" w:cs="Arial"/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99443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9944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1761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3Carattere">
    <w:name w:val="Titolo 3 Carattere"/>
    <w:basedOn w:val="Carpredefinitoparagrafo"/>
    <w:link w:val="Titolo3"/>
    <w:semiHidden/>
    <w:rsid w:val="00942C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5A50A6"/>
    <w:pPr>
      <w:widowControl w:val="0"/>
      <w:autoSpaceDE w:val="0"/>
      <w:autoSpaceDN w:val="0"/>
      <w:ind w:left="112"/>
      <w:outlineLvl w:val="3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eic8ad00c@pec.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carta%20intestata%20IC%20Teresa%20Sarti%202022%20(1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18511-DC21-4BA3-BCF0-50B3E689D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IC Teresa Sarti 2022 (1).dot</Template>
  <TotalTime>0</TotalTime>
  <Pages>2</Pages>
  <Words>199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Spazio riservato all’intestazione dell’Istituto Scolastico</vt:lpstr>
    </vt:vector>
  </TitlesOfParts>
  <Company>M.I.U.R.</Company>
  <LinksUpToDate>false</LinksUpToDate>
  <CharactersWithSpaces>1514</CharactersWithSpaces>
  <SharedDoc>false</SharedDoc>
  <HLinks>
    <vt:vector size="6" baseType="variant">
      <vt:variant>
        <vt:i4>1572908</vt:i4>
      </vt:variant>
      <vt:variant>
        <vt:i4>0</vt:i4>
      </vt:variant>
      <vt:variant>
        <vt:i4>0</vt:i4>
      </vt:variant>
      <vt:variant>
        <vt:i4>5</vt:i4>
      </vt:variant>
      <vt:variant>
        <vt:lpwstr>mailto:leic8ad00c@pec.istruzione.it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Spazio riservato all’intestazione dell’Istituto Scolastico</dc:title>
  <dc:subject/>
  <dc:creator>Utente</dc:creator>
  <cp:keywords/>
  <cp:lastModifiedBy>serafinogerardi@gmail.com</cp:lastModifiedBy>
  <cp:revision>2</cp:revision>
  <cp:lastPrinted>2022-06-09T11:27:00Z</cp:lastPrinted>
  <dcterms:created xsi:type="dcterms:W3CDTF">2022-09-30T10:24:00Z</dcterms:created>
  <dcterms:modified xsi:type="dcterms:W3CDTF">2022-09-30T10:24:00Z</dcterms:modified>
</cp:coreProperties>
</file>